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A96" w:rsidRDefault="00717A96" w:rsidP="00717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OLDE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717A96" w:rsidRDefault="00717A96" w:rsidP="00717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7A96" w:rsidRDefault="00717A96" w:rsidP="00717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7A96" w:rsidRDefault="00717A96" w:rsidP="00717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Fordingbridge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717A96" w:rsidRDefault="00717A96" w:rsidP="00717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Hampshire, into lands of the late Edward Courtenay, 3</w:t>
      </w:r>
      <w:r w:rsidRPr="005C0030">
        <w:rPr>
          <w:rFonts w:ascii="Times New Roman" w:hAnsi="Times New Roman" w:cs="Times New Roman"/>
          <w:sz w:val="24"/>
          <w:szCs w:val="24"/>
          <w:vertAlign w:val="superscript"/>
        </w:rPr>
        <w:t>rd</w:t>
      </w:r>
      <w:r>
        <w:rPr>
          <w:rFonts w:ascii="Times New Roman" w:hAnsi="Times New Roman" w:cs="Times New Roman"/>
          <w:sz w:val="24"/>
          <w:szCs w:val="24"/>
        </w:rPr>
        <w:t xml:space="preserve"> Earl of </w:t>
      </w:r>
    </w:p>
    <w:p w:rsidR="00717A96" w:rsidRDefault="00717A96" w:rsidP="00717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Devon(q.v.).</w:t>
      </w:r>
    </w:p>
    <w:p w:rsidR="00717A96" w:rsidRDefault="00717A96" w:rsidP="00717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21-344)</w:t>
      </w:r>
    </w:p>
    <w:p w:rsidR="00717A96" w:rsidRDefault="00717A96" w:rsidP="00717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7A96" w:rsidRDefault="00717A96" w:rsidP="00717A9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17A96" w:rsidRPr="005C0030" w:rsidRDefault="00717A96" w:rsidP="00717A9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April 2016</w:t>
      </w:r>
    </w:p>
    <w:p w:rsidR="006B2F86" w:rsidRPr="00717A96" w:rsidRDefault="00717A9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717A9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7A96" w:rsidRDefault="00717A96" w:rsidP="00E71FC3">
      <w:pPr>
        <w:spacing w:after="0" w:line="240" w:lineRule="auto"/>
      </w:pPr>
      <w:r>
        <w:separator/>
      </w:r>
    </w:p>
  </w:endnote>
  <w:endnote w:type="continuationSeparator" w:id="0">
    <w:p w:rsidR="00717A96" w:rsidRDefault="00717A9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7A96" w:rsidRDefault="00717A96" w:rsidP="00E71FC3">
      <w:pPr>
        <w:spacing w:after="0" w:line="240" w:lineRule="auto"/>
      </w:pPr>
      <w:r>
        <w:separator/>
      </w:r>
    </w:p>
  </w:footnote>
  <w:footnote w:type="continuationSeparator" w:id="0">
    <w:p w:rsidR="00717A96" w:rsidRDefault="00717A9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A96"/>
    <w:rsid w:val="00717A9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0162D2"/>
  <w15:chartTrackingRefBased/>
  <w15:docId w15:val="{DBE9795D-02B9-4DE1-814D-D9C7DCB25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2016-04-04T21:02:00Z</dcterms:created>
  <dcterms:modified xsi:type="dcterms:W3CDTF">2016-04-04T21:03:00Z</dcterms:modified>
</cp:coreProperties>
</file>